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453" w:rsidRDefault="00776453" w:rsidP="00776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PORTVALE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76453" w:rsidRDefault="00776453" w:rsidP="00776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6453" w:rsidRDefault="00776453" w:rsidP="00776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6453" w:rsidRDefault="00776453" w:rsidP="00776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 into</w:t>
      </w:r>
    </w:p>
    <w:p w:rsidR="00776453" w:rsidRDefault="00776453" w:rsidP="00776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Mendelsham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76453" w:rsidRDefault="00776453" w:rsidP="00776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34D6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21-87)</w:t>
      </w:r>
    </w:p>
    <w:p w:rsidR="00776453" w:rsidRDefault="00776453" w:rsidP="00776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6453" w:rsidRDefault="00776453" w:rsidP="00776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76453" w:rsidRDefault="00776453" w:rsidP="00776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  <w:bookmarkStart w:id="0" w:name="_GoBack"/>
      <w:bookmarkEnd w:id="0"/>
    </w:p>
    <w:sectPr w:rsidR="00DD5B8A" w:rsidRPr="007764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453" w:rsidRDefault="00776453" w:rsidP="00564E3C">
      <w:pPr>
        <w:spacing w:after="0" w:line="240" w:lineRule="auto"/>
      </w:pPr>
      <w:r>
        <w:separator/>
      </w:r>
    </w:p>
  </w:endnote>
  <w:endnote w:type="continuationSeparator" w:id="0">
    <w:p w:rsidR="00776453" w:rsidRDefault="0077645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76453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453" w:rsidRDefault="00776453" w:rsidP="00564E3C">
      <w:pPr>
        <w:spacing w:after="0" w:line="240" w:lineRule="auto"/>
      </w:pPr>
      <w:r>
        <w:separator/>
      </w:r>
    </w:p>
  </w:footnote>
  <w:footnote w:type="continuationSeparator" w:id="0">
    <w:p w:rsidR="00776453" w:rsidRDefault="0077645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453"/>
    <w:rsid w:val="00372DC6"/>
    <w:rsid w:val="00564E3C"/>
    <w:rsid w:val="0064591D"/>
    <w:rsid w:val="0077645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04483"/>
  <w15:chartTrackingRefBased/>
  <w15:docId w15:val="{529271DC-A91C-4DD5-8200-40E8CDFA9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764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2015-11-05T20:22:00Z</dcterms:created>
  <dcterms:modified xsi:type="dcterms:W3CDTF">2015-11-05T20:23:00Z</dcterms:modified>
</cp:coreProperties>
</file>